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08D387B4" w:rsidR="000D2F1B" w:rsidRPr="008F6547" w:rsidRDefault="00395B4F" w:rsidP="00940F19">
            <w:r w:rsidRPr="00754110">
              <w:t xml:space="preserve">HWK </w:t>
            </w:r>
            <w:r w:rsidR="004C2C64">
              <w:t>1</w:t>
            </w:r>
            <w:r w:rsidR="00736E0F">
              <w:t>4.1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1D1AB123" w:rsidR="000D2F1B" w:rsidRPr="008F6547" w:rsidRDefault="00736E0F" w:rsidP="00940F19">
            <w:r>
              <w:t>Akademie Gestaltung WB 2025 Digitalisierung: Näh- und Stickmaschinen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0C3813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22A1" w14:textId="77777777" w:rsidR="000C3813" w:rsidRDefault="000C3813">
      <w:r>
        <w:separator/>
      </w:r>
    </w:p>
    <w:p w14:paraId="527E4365" w14:textId="77777777" w:rsidR="000C3813" w:rsidRDefault="000C3813"/>
    <w:p w14:paraId="50EC496A" w14:textId="77777777" w:rsidR="000C3813" w:rsidRDefault="000C3813"/>
  </w:endnote>
  <w:endnote w:type="continuationSeparator" w:id="0">
    <w:p w14:paraId="2C63B36B" w14:textId="77777777" w:rsidR="000C3813" w:rsidRDefault="000C3813">
      <w:r>
        <w:continuationSeparator/>
      </w:r>
    </w:p>
    <w:p w14:paraId="07E6D1E3" w14:textId="77777777" w:rsidR="000C3813" w:rsidRDefault="000C3813"/>
    <w:p w14:paraId="3D0EA5EA" w14:textId="77777777" w:rsidR="000C3813" w:rsidRDefault="000C3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753CD" w14:textId="77777777" w:rsidR="000C3813" w:rsidRDefault="000C3813" w:rsidP="00026D23">
      <w:r>
        <w:separator/>
      </w:r>
    </w:p>
  </w:footnote>
  <w:footnote w:type="continuationSeparator" w:id="0">
    <w:p w14:paraId="2B4C1A8E" w14:textId="77777777" w:rsidR="000C3813" w:rsidRDefault="000C3813">
      <w:r>
        <w:continuationSeparator/>
      </w:r>
    </w:p>
    <w:p w14:paraId="21A37B00" w14:textId="77777777" w:rsidR="000C3813" w:rsidRDefault="000C3813"/>
    <w:p w14:paraId="17B2786F" w14:textId="77777777" w:rsidR="000C3813" w:rsidRDefault="000C3813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iVQjiYSj0fQ+b/455dPp1jNZQei1BYo20VcfPDEhzsDBxkA7ARlOno6C53qttksN0wpRMcjKKdmXiIDMIdg4w==" w:salt="eT0gFfUEV2Rrf8JP2x9rFQ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C3813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59F7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36E0F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C26CE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30C7"/>
    <w:rsid w:val="002E79A0"/>
    <w:rsid w:val="003962FF"/>
    <w:rsid w:val="00436F40"/>
    <w:rsid w:val="00575196"/>
    <w:rsid w:val="006461ED"/>
    <w:rsid w:val="0072559B"/>
    <w:rsid w:val="00853F00"/>
    <w:rsid w:val="008C70F0"/>
    <w:rsid w:val="00A72E8B"/>
    <w:rsid w:val="00A754B6"/>
    <w:rsid w:val="00C81F91"/>
    <w:rsid w:val="00CC26CE"/>
    <w:rsid w:val="00E30A5C"/>
    <w:rsid w:val="00F63FC5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558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2026-06-15T08:47:00Z</dcterms:created>
  <dcterms:modified xsi:type="dcterms:W3CDTF">2026-06-15T08:47:00Z</dcterms:modified>
</cp:coreProperties>
</file>